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01.06.2017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D6FCF" w:rsidRPr="008978B2" w:rsidRDefault="009D6FCF" w:rsidP="00C9501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</w:t>
      </w: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I</w:t>
      </w:r>
    </w:p>
    <w:p w:rsidR="009D6FCF" w:rsidRDefault="009D6FC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6FCF" w:rsidRPr="00CC0D92" w:rsidRDefault="009D6FCF" w:rsidP="00CC0D92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Sınıfın Mevsimler panosu yaz mevsimine ait resim ve eşyalarla donatılır.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4D7556">
        <w:rPr>
          <w:rFonts w:ascii="Comic Sans MS" w:hAnsi="Comic Sans MS" w:cs="Calibri"/>
          <w:sz w:val="20"/>
          <w:szCs w:val="20"/>
        </w:rPr>
        <w:t>Çocuklara n</w:t>
      </w:r>
      <w:r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Pr="008978B2">
        <w:rPr>
          <w:rFonts w:ascii="Comic Sans MS" w:hAnsi="Comic Sans MS"/>
          <w:sz w:val="20"/>
          <w:szCs w:val="20"/>
        </w:rPr>
        <w:t xml:space="preserve">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6FCF" w:rsidRPr="00CC0D9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YAZ OYUNLARI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 Türkçe-Oyun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6FCF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D6FCF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D6FCF" w:rsidRPr="008978B2" w:rsidRDefault="009D6FC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D6FCF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D6FCF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D6FCF" w:rsidRPr="008978B2" w:rsidRDefault="009D6FC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D6FCF" w:rsidRDefault="009D6FC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D6FCF" w:rsidRDefault="009D6FC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D6FCF" w:rsidRPr="009322A4" w:rsidRDefault="009D6FCF" w:rsidP="009322A4"/>
    <w:p w:rsidR="009D6FCF" w:rsidRDefault="009D6FCF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9D6FCF" w:rsidRPr="004D7556" w:rsidRDefault="009D6FCF" w:rsidP="001768DA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YAZ OYUNLARI</w:t>
      </w:r>
    </w:p>
    <w:p w:rsidR="009D6FCF" w:rsidRPr="00436F22" w:rsidRDefault="009D6FC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Türkçe-Oyun  </w:t>
      </w:r>
      <w:r w:rsidRPr="00CB1561">
        <w:rPr>
          <w:rFonts w:ascii="Comic Sans MS" w:hAnsi="Comic Sans MS"/>
          <w:bCs/>
          <w:sz w:val="20"/>
          <w:szCs w:val="20"/>
        </w:rPr>
        <w:t>etkinliği</w:t>
      </w:r>
      <w:r>
        <w:rPr>
          <w:rFonts w:ascii="Comic Sans MS" w:hAnsi="Comic Sans MS"/>
          <w:bCs/>
          <w:sz w:val="20"/>
          <w:szCs w:val="20"/>
        </w:rPr>
        <w:t xml:space="preserve"> (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9D6FCF" w:rsidRDefault="009D6FC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9D6FCF" w:rsidRPr="00BB3A48" w:rsidRDefault="009D6FC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10.55pt;width:331.5pt;height:409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">
            <v:textbox>
              <w:txbxContent>
                <w:p w:rsidR="009D6FCF" w:rsidRDefault="009D6FCF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9D6FCF" w:rsidRPr="00C83AAC" w:rsidRDefault="009D6FCF" w:rsidP="00CC0D9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9D6FCF" w:rsidRPr="00C83AAC" w:rsidRDefault="009D6FCF" w:rsidP="00C83A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3AA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Neden-sonuç ilişkisi kurar. </w:t>
                  </w:r>
                </w:p>
                <w:p w:rsidR="009D6FCF" w:rsidRPr="00C83AAC" w:rsidRDefault="009D6FCF" w:rsidP="00C83A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3AAC">
                    <w:rPr>
                      <w:rFonts w:ascii="Comic Sans MS" w:hAnsi="Comic Sans MS"/>
                      <w:sz w:val="20"/>
                      <w:szCs w:val="20"/>
                    </w:rPr>
                    <w:t>Göstergeleri: Bir olayın olası nedenlerini söyler. Bir 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layın olası sonuçlarını söyler.</w:t>
                  </w:r>
                </w:p>
                <w:p w:rsidR="009D6FCF" w:rsidRPr="00C83AAC" w:rsidRDefault="009D6FCF" w:rsidP="00CC0D9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9D6FCF" w:rsidRPr="00C83AAC" w:rsidRDefault="009D6FCF" w:rsidP="00C83A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3AAC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</w:t>
                  </w:r>
                </w:p>
                <w:p w:rsidR="009D6FCF" w:rsidRPr="00C83AAC" w:rsidRDefault="009D6FCF" w:rsidP="00C83A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3AAC">
                    <w:rPr>
                      <w:rFonts w:ascii="Comic Sans MS" w:hAnsi="Comic Sans MS"/>
                      <w:sz w:val="20"/>
                      <w:szCs w:val="20"/>
                    </w:rPr>
                    <w:t>Göstergeleri: Düz cümle, olumsuz cümle, soru cümlesi ve bileşik cümle kurar. Cümlelerinde öğeleri doğru kullanır.</w:t>
                  </w:r>
                </w:p>
                <w:p w:rsidR="009D6FCF" w:rsidRPr="00C83AAC" w:rsidRDefault="009D6FCF" w:rsidP="00CC0D9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9D6FCF" w:rsidRPr="00C83AAC" w:rsidRDefault="009D6FCF" w:rsidP="00C83A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3AA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</w:t>
                  </w:r>
                </w:p>
                <w:p w:rsidR="009D6FCF" w:rsidRPr="00C83AAC" w:rsidRDefault="009D6FCF" w:rsidP="00C83A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3AAC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Nesneleri kaptan kaba boşaltır.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53.65pt;margin-top:10.55pt;width:390.25pt;height:409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GJLA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">
            <v:textbox>
              <w:txbxContent>
                <w:p w:rsidR="009D6FCF" w:rsidRDefault="009D6FCF" w:rsidP="007D7EF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D6FCF" w:rsidRDefault="009D6FCF" w:rsidP="00484F0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832ED">
                    <w:rPr>
                      <w:rFonts w:ascii="Comic Sans MS" w:hAnsi="Comic Sans MS"/>
                      <w:sz w:val="20"/>
                      <w:szCs w:val="20"/>
                    </w:rPr>
                    <w:t>Yaz mevsimi ile ilgili değişik malzemeler, kıy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afetler, meyveler vb incelenir. </w:t>
                  </w:r>
                  <w:r w:rsidRPr="006832ED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Çocuklarla birlikte okul bahçesine çıkılarak Yaz mevsiminde doğada görülen değişiklikler gözlemlenir. Dışarıda güneşten korunmak için kullanmamız gereken aksesuarlardan, dışarıya hangi saatlerde çıkabileceğimiz vb. konulardan bahsedilir. </w:t>
                  </w:r>
                </w:p>
                <w:p w:rsidR="009D6FCF" w:rsidRPr="00484F0C" w:rsidRDefault="009D6FCF" w:rsidP="00484F0C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SUYLA EĞLENCE</w:t>
                  </w:r>
                </w:p>
                <w:p w:rsidR="009D6FCF" w:rsidRDefault="009D6FCF" w:rsidP="00484F0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NOT: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Bu oyun güneşli ve sıcak havalarda açık havada oynanabilecek bir oyundur.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Öğretmen çocuk sayısı kadar pet şişenin kapağını delerek içine su doldurur.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Su dolu şişeleri çocuklara dağıtır.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Şişedeki suyla yerde şekiller oluşturmalarını ister.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Suyla yapılan şekiller kuruyunca tekrar oluşturmalarını ister.</w:t>
                  </w:r>
                </w:p>
                <w:p w:rsidR="009D6FCF" w:rsidRDefault="009D6FCF" w:rsidP="00484F0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Çocukların ilgisine göre oyun çeşitlendirilir. Bir leğene deterjanlı su hazırlanır. Çocuklarla mandallar dağıtılır ve leğendeki suya batırıp çıkarırlar. Mandalların ortasına üfleyerek baloncuklar yapmaya çalışırlar. Oyun sonrası sınıfa dönülür</w:t>
                  </w:r>
                </w:p>
                <w:p w:rsidR="009D6FCF" w:rsidRDefault="009D6FCF" w:rsidP="00484F0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Mevsimler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parmak oyunu oynanır.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Bir yılda dört mevsim var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(bir eldeki dört parmak gösterilir)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En güzeli ilkbahar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(eller yana açılır)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Açar bütün çiçekler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(bütün parmaklar havaya açılır)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En sevdiğim mevsim yazdır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(kendisini gösterir)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Serinlemek için yüzer bütün insanlar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(yüzme hareketi yapılır)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Sonbahara güz derler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Okula koşar bütün çocuklar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(koşma hareketi yapılır)</w:t>
                  </w:r>
                </w:p>
                <w:p w:rsidR="009D6FCF" w:rsidRPr="00484F0C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Kış soğuktur yağar kar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(parmaklar aşağı sallanır)</w:t>
                  </w:r>
                </w:p>
                <w:p w:rsidR="009D6FCF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Üşür bütün insanlar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</w:t>
                  </w:r>
                  <w:r w:rsidRPr="00484F0C">
                    <w:rPr>
                      <w:rFonts w:ascii="Comic Sans MS" w:hAnsi="Comic Sans MS"/>
                      <w:sz w:val="20"/>
                      <w:szCs w:val="20"/>
                    </w:rPr>
                    <w:t>(üşüme hareketi yapılır</w:t>
                  </w:r>
                </w:p>
                <w:p w:rsidR="009D6FCF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D6FCF" w:rsidRDefault="009D6FCF" w:rsidP="00484F0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Yaz mevsimiyle ilgili resimler çizilir. Tamamlanan resimler sergilenir</w:t>
                  </w:r>
                </w:p>
                <w:p w:rsidR="009D6FCF" w:rsidRPr="006832ED" w:rsidRDefault="009D6FCF" w:rsidP="006832E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D6FCF" w:rsidRPr="00BB3A48" w:rsidRDefault="009D6FC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left:0;text-align:left;margin-left:364.15pt;margin-top:-5.6pt;width:379.5pt;height:5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">
            <v:textbox>
              <w:txbxContent>
                <w:p w:rsidR="009D6FCF" w:rsidRPr="007706DB" w:rsidRDefault="009D6FC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left:0;text-align:left;margin-left:364.15pt;margin-top:-43.85pt;width:375.75pt;height:2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91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">
            <v:textbox>
              <w:txbxContent>
                <w:p w:rsidR="009D6FCF" w:rsidRDefault="009D6FC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left:0;text-align:left;margin-left:-6.35pt;margin-top:-47.95pt;width:331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">
            <v:textbox>
              <w:txbxContent>
                <w:p w:rsidR="009D6FCF" w:rsidRPr="00436F22" w:rsidRDefault="009D6FC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9D6FCF" w:rsidRPr="00436F22" w:rsidRDefault="009D6FCF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Petler su leğen deterjan</w:t>
                  </w:r>
                </w:p>
                <w:p w:rsidR="009D6FCF" w:rsidRDefault="009D6FC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9D6FCF" w:rsidRPr="00890E89" w:rsidRDefault="009D6FCF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Yaz oyunları</w:t>
                  </w:r>
                </w:p>
                <w:p w:rsidR="009D6FCF" w:rsidRDefault="009D6FC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9D6FCF" w:rsidRPr="009B2D3F" w:rsidRDefault="009D6FCF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9D6FCF" w:rsidRPr="00436F22" w:rsidRDefault="009D6FCF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9D6FCF" w:rsidRDefault="009D6FCF"/>
    <w:p w:rsidR="009D6FCF" w:rsidRDefault="009D6FCF"/>
    <w:p w:rsidR="009D6FCF" w:rsidRDefault="009D6FCF"/>
    <w:p w:rsidR="009D6FCF" w:rsidRDefault="009D6FC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9D6FCF" w:rsidRPr="00C83AAC" w:rsidRDefault="009D6FC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3AAC">
        <w:rPr>
          <w:rFonts w:ascii="Comic Sans MS" w:hAnsi="Comic Sans MS"/>
          <w:sz w:val="20"/>
          <w:szCs w:val="20"/>
        </w:rPr>
        <w:t>Güneş ışıklarından korunmak için neler yapabiliriz?</w:t>
      </w:r>
    </w:p>
    <w:p w:rsidR="009D6FCF" w:rsidRPr="00C83AAC" w:rsidRDefault="009D6FC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3AAC">
        <w:rPr>
          <w:rFonts w:ascii="Comic Sans MS" w:hAnsi="Comic Sans MS"/>
          <w:sz w:val="20"/>
          <w:szCs w:val="20"/>
        </w:rPr>
        <w:t>Yaz oyunalrı nelerdir?</w:t>
      </w:r>
    </w:p>
    <w:p w:rsidR="009D6FCF" w:rsidRPr="004E0BE8" w:rsidRDefault="009D6FC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mevsiminin özellikleri nelerdir?</w:t>
      </w:r>
    </w:p>
    <w:p w:rsidR="009D6FCF" w:rsidRPr="004E0BE8" w:rsidRDefault="009D6FC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neler giyiniriz?</w:t>
      </w:r>
    </w:p>
    <w:p w:rsidR="009D6FCF" w:rsidRPr="004E0BE8" w:rsidRDefault="009D6FC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en çok ne yapmayı seversiniz?</w:t>
      </w:r>
    </w:p>
    <w:p w:rsidR="009D6FCF" w:rsidRDefault="009D6FCF" w:rsidP="002F7B4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Eğitim seti 8.sayı/</w:t>
      </w:r>
      <w:r>
        <w:rPr>
          <w:rFonts w:ascii="Comic Sans MS" w:hAnsi="Comic Sans MS"/>
          <w:sz w:val="20"/>
          <w:szCs w:val="20"/>
        </w:rPr>
        <w:t xml:space="preserve"> 13.14.15.</w:t>
      </w:r>
      <w:r w:rsidRPr="004E0BE8">
        <w:rPr>
          <w:rFonts w:ascii="Comic Sans MS" w:hAnsi="Comic Sans MS"/>
          <w:sz w:val="20"/>
          <w:szCs w:val="20"/>
        </w:rPr>
        <w:t xml:space="preserve"> sayfalar  yönerge</w:t>
      </w:r>
      <w:r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9D6FCF" w:rsidRPr="00A155B2" w:rsidRDefault="009D6FCF" w:rsidP="002F7B4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9D6FCF" w:rsidRPr="00A155B2" w:rsidSect="00BF508C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FCF" w:rsidRDefault="009D6FCF" w:rsidP="00806A98">
      <w:pPr>
        <w:spacing w:after="0" w:line="240" w:lineRule="auto"/>
      </w:pPr>
      <w:r>
        <w:separator/>
      </w:r>
    </w:p>
  </w:endnote>
  <w:endnote w:type="continuationSeparator" w:id="0">
    <w:p w:rsidR="009D6FCF" w:rsidRDefault="009D6FC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FCF" w:rsidRDefault="009D6FCF">
    <w:pPr>
      <w:pStyle w:val="Footer"/>
    </w:pPr>
  </w:p>
  <w:p w:rsidR="009D6FCF" w:rsidRDefault="009D6FCF">
    <w:pPr>
      <w:pStyle w:val="Footer"/>
    </w:pPr>
  </w:p>
  <w:p w:rsidR="009D6FCF" w:rsidRDefault="009D6F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FCF" w:rsidRDefault="009D6FCF" w:rsidP="00806A98">
      <w:pPr>
        <w:spacing w:after="0" w:line="240" w:lineRule="auto"/>
      </w:pPr>
      <w:r>
        <w:separator/>
      </w:r>
    </w:p>
  </w:footnote>
  <w:footnote w:type="continuationSeparator" w:id="0">
    <w:p w:rsidR="009D6FCF" w:rsidRDefault="009D6FC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5111"/>
    <w:rsid w:val="000614C2"/>
    <w:rsid w:val="00084443"/>
    <w:rsid w:val="000867DE"/>
    <w:rsid w:val="000C62C0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40DB"/>
    <w:rsid w:val="002F7B42"/>
    <w:rsid w:val="0030759F"/>
    <w:rsid w:val="00315189"/>
    <w:rsid w:val="00330AED"/>
    <w:rsid w:val="00343290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C5BC8"/>
    <w:rsid w:val="004D71CA"/>
    <w:rsid w:val="004D7556"/>
    <w:rsid w:val="004E0BE8"/>
    <w:rsid w:val="004E21F3"/>
    <w:rsid w:val="004F21E0"/>
    <w:rsid w:val="004F353B"/>
    <w:rsid w:val="00502D3B"/>
    <w:rsid w:val="00504F68"/>
    <w:rsid w:val="00521BB8"/>
    <w:rsid w:val="0052281B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55DE5"/>
    <w:rsid w:val="006832ED"/>
    <w:rsid w:val="006836CC"/>
    <w:rsid w:val="006C15AC"/>
    <w:rsid w:val="006D28C4"/>
    <w:rsid w:val="006D6401"/>
    <w:rsid w:val="006D6FD2"/>
    <w:rsid w:val="00705541"/>
    <w:rsid w:val="007204CE"/>
    <w:rsid w:val="0072462E"/>
    <w:rsid w:val="00764F63"/>
    <w:rsid w:val="007706DB"/>
    <w:rsid w:val="00774F9B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D23A9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D6FCF"/>
    <w:rsid w:val="00A0112F"/>
    <w:rsid w:val="00A10CBE"/>
    <w:rsid w:val="00A137A6"/>
    <w:rsid w:val="00A155B2"/>
    <w:rsid w:val="00A16277"/>
    <w:rsid w:val="00A2029B"/>
    <w:rsid w:val="00A52598"/>
    <w:rsid w:val="00A61562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A482B"/>
    <w:rsid w:val="00BB3A48"/>
    <w:rsid w:val="00BC4042"/>
    <w:rsid w:val="00BC6104"/>
    <w:rsid w:val="00BE067A"/>
    <w:rsid w:val="00BF508C"/>
    <w:rsid w:val="00C110B3"/>
    <w:rsid w:val="00C120B6"/>
    <w:rsid w:val="00C246D6"/>
    <w:rsid w:val="00C3789F"/>
    <w:rsid w:val="00C644FA"/>
    <w:rsid w:val="00C66B23"/>
    <w:rsid w:val="00C779FA"/>
    <w:rsid w:val="00C83AAC"/>
    <w:rsid w:val="00C903B4"/>
    <w:rsid w:val="00C95013"/>
    <w:rsid w:val="00CA20A7"/>
    <w:rsid w:val="00CB1561"/>
    <w:rsid w:val="00CC0D92"/>
    <w:rsid w:val="00CC216B"/>
    <w:rsid w:val="00CE11E7"/>
    <w:rsid w:val="00CE6E6F"/>
    <w:rsid w:val="00D94A26"/>
    <w:rsid w:val="00DE524A"/>
    <w:rsid w:val="00E02379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6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32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189</Words>
  <Characters>1078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2015-07-19T17:03:00Z</dcterms:created>
  <dcterms:modified xsi:type="dcterms:W3CDTF">2016-08-27T20:14:00Z</dcterms:modified>
</cp:coreProperties>
</file>